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1A" w:rsidRDefault="0080701A">
      <w:pPr>
        <w:rPr>
          <w:rFonts w:asci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考试科目：</w:t>
      </w:r>
      <w:r>
        <w:rPr>
          <w:rFonts w:ascii="宋体" w:hAnsi="宋体" w:cs="宋体"/>
          <w:sz w:val="20"/>
          <w:szCs w:val="20"/>
        </w:rPr>
        <w:t>858</w:t>
      </w:r>
      <w:r>
        <w:rPr>
          <w:rFonts w:hint="eastAsia"/>
        </w:rPr>
        <w:t>生物化学（理工）</w:t>
      </w:r>
      <w:r>
        <w:t xml:space="preserve"> </w:t>
      </w:r>
      <w:r>
        <w:rPr>
          <w:rFonts w:ascii="宋体" w:hAnsi="宋体" w:cs="宋体"/>
          <w:sz w:val="20"/>
          <w:szCs w:val="20"/>
        </w:rPr>
        <w:t xml:space="preserve">         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80701A" w:rsidRPr="002E0EE0">
        <w:tc>
          <w:tcPr>
            <w:tcW w:w="8522" w:type="dxa"/>
          </w:tcPr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一、复习要求：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《生物化学》是生物科学类专业及其相关专业的一门重要的专业基础课，要求掌握生物化学的基本知识和基本理论，包括：生物大分子的结构与功能；生物物质与能量代谢及代谢调节；遗传信息传递与遗传物质代谢；基本的现代生物化学和分子生物学研究技术与原理。</w:t>
            </w:r>
          </w:p>
        </w:tc>
      </w:tr>
      <w:tr w:rsidR="0080701A" w:rsidRPr="002E0EE0">
        <w:tc>
          <w:tcPr>
            <w:tcW w:w="8522" w:type="dxa"/>
          </w:tcPr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二、主要复习内容：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、糖类化学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糖的种类、结构特点、主要理化性质，常见多糖的组成与基本结构，糖蛋白和蛋白聚糖的结构和功能。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重点：葡萄糖、果糖等单糖；蔗糖、麦芽糖等低聚糖和淀粉、糖原、纤维素等多糖的结构和性质；糖蛋白的性质及连接方式等。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sz w:val="20"/>
                <w:szCs w:val="20"/>
              </w:rPr>
              <w:t>、脂类化学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脂类化合物的种类，脂肪酸的分类、命名、结构和性质，脂肪的结构与性质，复合脂、固醇的功能与结构特点。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重点：脂肪酸、脂肪、磷脂和胆固醇的结构与性质。</w:t>
            </w:r>
            <w:bookmarkStart w:id="0" w:name="_GoBack"/>
            <w:bookmarkEnd w:id="0"/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sz w:val="20"/>
                <w:szCs w:val="20"/>
              </w:rPr>
              <w:t>、蛋白质化学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蛋白质的种类，天然氨基酸的种类、结构、重要的理化性质、分离制备及分析方法，蛋白质一级结构的特点、测定方法，蛋白质空间结构的概念、类型、结构特点，蛋白质重要的理化性质，蛋白质结构与功能的关系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重点：氨基酸的结构、分析分离；多肽的序列测定；蛋白质的结构、性质、分离分析方法以及结构与功能的关系等。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sz w:val="20"/>
                <w:szCs w:val="20"/>
              </w:rPr>
              <w:t>、核酸的化学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核酸的概念、类别、功能及组成特点，核酸的一级结构特点及测定方法，核酸的高级结构特点，核酸的主要理化性质，核酸的分析分离及鉴定原理。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</w:t>
            </w:r>
            <w:r>
              <w:rPr>
                <w:rFonts w:ascii="宋体" w:hAnsi="宋体" w:cs="宋体"/>
                <w:sz w:val="20"/>
                <w:szCs w:val="20"/>
              </w:rPr>
              <w:t>DNA</w:t>
            </w:r>
            <w:r>
              <w:rPr>
                <w:rFonts w:ascii="宋体" w:hAnsi="宋体" w:cs="宋体" w:hint="eastAsia"/>
                <w:sz w:val="20"/>
                <w:szCs w:val="20"/>
              </w:rPr>
              <w:t>和</w:t>
            </w:r>
            <w:r>
              <w:rPr>
                <w:rFonts w:ascii="宋体" w:hAnsi="宋体" w:cs="宋体"/>
                <w:sz w:val="20"/>
                <w:szCs w:val="20"/>
              </w:rPr>
              <w:t>RNA</w:t>
            </w:r>
            <w:r>
              <w:rPr>
                <w:rFonts w:ascii="宋体" w:hAnsi="宋体" w:cs="宋体" w:hint="eastAsia"/>
                <w:sz w:val="20"/>
                <w:szCs w:val="20"/>
              </w:rPr>
              <w:t>的空间结构、理化性质及研究方法等。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sz w:val="20"/>
                <w:szCs w:val="20"/>
              </w:rPr>
              <w:t>、激素化学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激素的概念与种类，常见动物激素的功能，激素的作用机制。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sz w:val="20"/>
                <w:szCs w:val="20"/>
              </w:rPr>
              <w:t>重点：含氮激素及作用机制。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sz w:val="20"/>
                <w:szCs w:val="20"/>
              </w:rPr>
              <w:t>、维生素化学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维生素的概念与种类，维生素及其辅酶的功能及作用机理。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重点：脱氢酶及转移酶的辅酶。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  <w:r>
              <w:rPr>
                <w:rFonts w:ascii="宋体" w:hAnsi="宋体" w:cs="宋体" w:hint="eastAsia"/>
                <w:sz w:val="20"/>
                <w:szCs w:val="20"/>
              </w:rPr>
              <w:t>、酶化学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酶的概念、命名及分类，酶的化学本质与特性，酶的结构与功能，影响酶反应速度的因素，酶活力的测定，调节酶、酶抑制剂、诱导酶、同工酶及多酶体系的概念，酶的制备和鉴定。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重点：酶促反应动力学、活力测定及催化效率等。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sz w:val="20"/>
                <w:szCs w:val="20"/>
              </w:rPr>
              <w:t>、糖代谢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代谢的概念，葡萄糖的分解代谢及其调节，糖异生，糖原的代谢。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重点：糖酵解途径、三羧酸循环和糖异生作用。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sz w:val="20"/>
                <w:szCs w:val="20"/>
              </w:rPr>
              <w:t>、生物氧化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生物氧化的一般原理，主要类型，生物氧化过程中能量的产生与转移。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sz w:val="20"/>
                <w:szCs w:val="20"/>
              </w:rPr>
              <w:t>重点：电子传递和氧化磷酸化。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sz w:val="20"/>
                <w:szCs w:val="20"/>
              </w:rPr>
              <w:t>、脂代谢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脂肪酸的β</w:t>
            </w:r>
            <w:r>
              <w:rPr>
                <w:rFonts w:ascii="宋体" w:cs="宋体"/>
                <w:sz w:val="20"/>
                <w:szCs w:val="20"/>
              </w:rPr>
              <w:t>-</w:t>
            </w:r>
            <w:r>
              <w:rPr>
                <w:rFonts w:ascii="宋体" w:hAnsi="宋体" w:cs="宋体" w:hint="eastAsia"/>
                <w:sz w:val="20"/>
                <w:szCs w:val="20"/>
              </w:rPr>
              <w:t>氧化，酮体代谢，脂肪酸的生物合成，脂代谢调节。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sz w:val="20"/>
                <w:szCs w:val="20"/>
              </w:rPr>
              <w:t>重点：脂肪酸的β</w:t>
            </w:r>
            <w:r>
              <w:rPr>
                <w:rFonts w:ascii="宋体" w:cs="宋体"/>
                <w:sz w:val="20"/>
                <w:szCs w:val="20"/>
              </w:rPr>
              <w:t>-</w:t>
            </w:r>
            <w:r>
              <w:rPr>
                <w:rFonts w:ascii="宋体" w:hAnsi="宋体" w:cs="宋体" w:hint="eastAsia"/>
                <w:sz w:val="20"/>
                <w:szCs w:val="20"/>
              </w:rPr>
              <w:t>氧化和生物合成等。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sz w:val="20"/>
                <w:szCs w:val="20"/>
              </w:rPr>
              <w:t>、蛋白质代谢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蛋白质的胞内降解，氨基酸的共同分解代谢，尿素循环，氨基酸的生物合成，蛋白质代谢的调节。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重点：联合脱氨基作用、尿素循环等。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sz w:val="20"/>
                <w:szCs w:val="20"/>
              </w:rPr>
              <w:t>、核酸代谢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核酸和核苷酸的分解代谢、核苷酸的生物合成。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重点：核酸的分解代谢。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sz w:val="20"/>
                <w:szCs w:val="20"/>
              </w:rPr>
              <w:t>、</w:t>
            </w:r>
            <w:r>
              <w:rPr>
                <w:rFonts w:ascii="宋体" w:hAnsi="宋体" w:cs="宋体"/>
                <w:sz w:val="20"/>
                <w:szCs w:val="20"/>
              </w:rPr>
              <w:t>DNA</w:t>
            </w:r>
            <w:r>
              <w:rPr>
                <w:rFonts w:ascii="宋体" w:hAnsi="宋体" w:cs="宋体" w:hint="eastAsia"/>
                <w:sz w:val="20"/>
                <w:szCs w:val="20"/>
              </w:rPr>
              <w:t>的复制和修复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DNA</w:t>
            </w:r>
            <w:r>
              <w:rPr>
                <w:rFonts w:ascii="宋体" w:hAnsi="宋体" w:cs="宋体" w:hint="eastAsia"/>
                <w:sz w:val="20"/>
                <w:szCs w:val="20"/>
              </w:rPr>
              <w:t>半保留复制、半不连续复制的过程、机理、参与的酶，</w:t>
            </w:r>
            <w:r>
              <w:rPr>
                <w:rFonts w:ascii="宋体" w:hAnsi="宋体" w:cs="宋体"/>
                <w:sz w:val="20"/>
                <w:szCs w:val="20"/>
              </w:rPr>
              <w:t>DNA</w:t>
            </w:r>
            <w:r>
              <w:rPr>
                <w:rFonts w:ascii="宋体" w:hAnsi="宋体" w:cs="宋体" w:hint="eastAsia"/>
                <w:sz w:val="20"/>
                <w:szCs w:val="20"/>
              </w:rPr>
              <w:t>的损伤修复和</w:t>
            </w:r>
            <w:r>
              <w:rPr>
                <w:rFonts w:ascii="宋体" w:hAnsi="宋体" w:cs="宋体"/>
                <w:sz w:val="20"/>
                <w:szCs w:val="20"/>
              </w:rPr>
              <w:t>DNA</w:t>
            </w:r>
            <w:r>
              <w:rPr>
                <w:rFonts w:ascii="宋体" w:hAnsi="宋体" w:cs="宋体" w:hint="eastAsia"/>
                <w:sz w:val="20"/>
                <w:szCs w:val="20"/>
              </w:rPr>
              <w:t>的突变。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重点：复制体、端粒酶、修复的概念等。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sz w:val="20"/>
                <w:szCs w:val="20"/>
              </w:rPr>
              <w:t>、</w:t>
            </w:r>
            <w:r>
              <w:rPr>
                <w:rFonts w:ascii="宋体" w:hAnsi="宋体" w:cs="宋体"/>
                <w:sz w:val="20"/>
                <w:szCs w:val="20"/>
              </w:rPr>
              <w:t>RNA</w:t>
            </w:r>
            <w:r>
              <w:rPr>
                <w:rFonts w:ascii="宋体" w:hAnsi="宋体" w:cs="宋体" w:hint="eastAsia"/>
                <w:sz w:val="20"/>
                <w:szCs w:val="20"/>
              </w:rPr>
              <w:t>的生物合成和加工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sz w:val="20"/>
                <w:szCs w:val="20"/>
              </w:rPr>
              <w:t>转录的基本过程、转录的调节控制、转录后加工以及逆转录等。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重点：转录过程、</w:t>
            </w:r>
            <w:r>
              <w:rPr>
                <w:rFonts w:ascii="宋体" w:hAnsi="宋体" w:cs="宋体"/>
                <w:sz w:val="20"/>
                <w:szCs w:val="20"/>
              </w:rPr>
              <w:t>RNA</w:t>
            </w:r>
            <w:r>
              <w:rPr>
                <w:rFonts w:ascii="宋体" w:hAnsi="宋体" w:cs="宋体" w:hint="eastAsia"/>
                <w:sz w:val="20"/>
                <w:szCs w:val="20"/>
              </w:rPr>
              <w:t>聚合酶、真核生物</w:t>
            </w:r>
            <w:r>
              <w:rPr>
                <w:rFonts w:ascii="宋体" w:hAnsi="宋体" w:cs="宋体"/>
                <w:sz w:val="20"/>
                <w:szCs w:val="20"/>
              </w:rPr>
              <w:t>mRNA</w:t>
            </w:r>
            <w:r>
              <w:rPr>
                <w:rFonts w:ascii="宋体" w:hAnsi="宋体" w:cs="宋体" w:hint="eastAsia"/>
                <w:sz w:val="20"/>
                <w:szCs w:val="20"/>
              </w:rPr>
              <w:t>前体的加工等。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sz w:val="20"/>
                <w:szCs w:val="20"/>
              </w:rPr>
              <w:t>、蛋白质的生物合成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遗传密码的基本特性，蛋白质合成的分子基础，翻译过程及其运输与修饰。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重点：遗传密码的基本特性、蛋白质合成的分子基础、翻译的步骤等。</w:t>
            </w:r>
          </w:p>
          <w:p w:rsidR="0080701A" w:rsidRDefault="0080701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sz w:val="20"/>
                <w:szCs w:val="20"/>
              </w:rPr>
              <w:t>、代谢调节概论</w:t>
            </w:r>
            <w:r>
              <w:rPr>
                <w:rFonts w:ascii="宋体" w:hAnsi="宋体" w:cs="宋体"/>
                <w:sz w:val="20"/>
                <w:szCs w:val="20"/>
              </w:rPr>
              <w:t xml:space="preserve">  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代谢调节的涵义、重要性，酶合成的诱导及阻遏作用，酶的别构效应、共价调节，反义核酸的调节。</w:t>
            </w:r>
          </w:p>
          <w:p w:rsidR="0080701A" w:rsidRDefault="0080701A" w:rsidP="0080701A">
            <w:pPr>
              <w:ind w:firstLineChars="150" w:firstLine="31680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重点：酶合成的诱导及阻遏作用，酶的别构效应等。</w:t>
            </w:r>
          </w:p>
        </w:tc>
      </w:tr>
    </w:tbl>
    <w:p w:rsidR="0080701A" w:rsidRDefault="0080701A">
      <w:pPr>
        <w:rPr>
          <w:rFonts w:ascii="宋体" w:cs="宋体"/>
          <w:sz w:val="20"/>
          <w:szCs w:val="20"/>
        </w:rPr>
      </w:pPr>
    </w:p>
    <w:p w:rsidR="0080701A" w:rsidRDefault="0080701A">
      <w:pPr>
        <w:rPr>
          <w:rFonts w:ascii="宋体" w:cs="宋体"/>
          <w:sz w:val="20"/>
          <w:szCs w:val="20"/>
        </w:rPr>
      </w:pPr>
    </w:p>
    <w:sectPr w:rsidR="0080701A" w:rsidSect="0055590F">
      <w:pgSz w:w="11906" w:h="16838"/>
      <w:pgMar w:top="1440" w:right="1800" w:bottom="1440" w:left="1800" w:header="851" w:footer="992" w:gutter="0"/>
      <w:cols w:space="720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563860"/>
    <w:rsid w:val="002E0EE0"/>
    <w:rsid w:val="0055590F"/>
    <w:rsid w:val="0080701A"/>
    <w:rsid w:val="00F47B00"/>
    <w:rsid w:val="00F85A08"/>
    <w:rsid w:val="24F1500B"/>
    <w:rsid w:val="4356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90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217</Words>
  <Characters>1240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YJSB</cp:lastModifiedBy>
  <cp:revision>2</cp:revision>
  <dcterms:created xsi:type="dcterms:W3CDTF">2016-06-07T01:09:00Z</dcterms:created>
  <dcterms:modified xsi:type="dcterms:W3CDTF">2016-09-27T06:03:00Z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